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C12671" w:rsidP="0078640F">
            <w:pPr>
              <w:spacing w:after="0" w:line="240" w:lineRule="auto"/>
              <w:jc w:val="both"/>
              <w:rPr>
                <w:rFonts w:ascii="Times New Roman" w:eastAsia="Times New Roman" w:hAnsi="Times New Roman"/>
                <w:sz w:val="24"/>
                <w:szCs w:val="24"/>
              </w:rPr>
            </w:pPr>
            <w:r>
              <w:rPr>
                <w:rFonts w:ascii="Times New Roman" w:hAnsi="Times New Roman"/>
              </w:rPr>
              <w:t xml:space="preserve">с. </w:t>
            </w:r>
            <w:proofErr w:type="spellStart"/>
            <w:r>
              <w:rPr>
                <w:rFonts w:ascii="Times New Roman" w:hAnsi="Times New Roman"/>
              </w:rPr>
              <w:t>Четкарино</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AB2866">
            <w:pPr>
              <w:rPr>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AB2866">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C12671">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C12671">
              <w:rPr>
                <w:rFonts w:ascii="Times New Roman" w:hAnsi="Times New Roman"/>
              </w:rPr>
              <w:t xml:space="preserve">с. </w:t>
            </w:r>
            <w:proofErr w:type="spellStart"/>
            <w:r w:rsidR="00C12671">
              <w:rPr>
                <w:rFonts w:ascii="Times New Roman" w:hAnsi="Times New Roman"/>
              </w:rPr>
              <w:t>Четкарино</w:t>
            </w:r>
            <w:proofErr w:type="spellEnd"/>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7A11A5">
              <w:rPr>
                <w:rFonts w:ascii="Times New Roman" w:hAnsi="Times New Roman"/>
                <w:sz w:val="24"/>
                <w:szCs w:val="24"/>
              </w:rPr>
              <w:t>9</w:t>
            </w:r>
            <w:r w:rsidR="00AB641B">
              <w:rPr>
                <w:rFonts w:ascii="Times New Roman" w:hAnsi="Times New Roman"/>
                <w:sz w:val="24"/>
                <w:szCs w:val="24"/>
              </w:rPr>
              <w:t>-</w:t>
            </w:r>
            <w:r w:rsidR="00C12671">
              <w:rPr>
                <w:rFonts w:ascii="Times New Roman" w:hAnsi="Times New Roman"/>
                <w:sz w:val="24"/>
                <w:szCs w:val="24"/>
              </w:rPr>
              <w:t>5</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7A11A5">
              <w:rPr>
                <w:rFonts w:ascii="Times New Roman" w:hAnsi="Times New Roman"/>
              </w:rPr>
              <w:t xml:space="preserve">здании </w:t>
            </w:r>
            <w:r w:rsidR="00C12671">
              <w:rPr>
                <w:rFonts w:ascii="Times New Roman" w:hAnsi="Times New Roman"/>
              </w:rPr>
              <w:t>дома культуры</w:t>
            </w:r>
            <w:r w:rsidR="007A11A5">
              <w:rPr>
                <w:rFonts w:ascii="Times New Roman" w:hAnsi="Times New Roman"/>
              </w:rPr>
              <w:t xml:space="preserve"> </w:t>
            </w:r>
            <w:r w:rsidR="007E7304">
              <w:rPr>
                <w:rFonts w:ascii="Times New Roman" w:hAnsi="Times New Roman"/>
              </w:rPr>
              <w:t xml:space="preserve">по адресу: Свердловская область, </w:t>
            </w:r>
            <w:proofErr w:type="spellStart"/>
            <w:r w:rsidR="007E7304">
              <w:rPr>
                <w:rFonts w:ascii="Times New Roman" w:hAnsi="Times New Roman"/>
              </w:rPr>
              <w:t>Пышминский</w:t>
            </w:r>
            <w:proofErr w:type="spellEnd"/>
            <w:r w:rsidR="007E7304">
              <w:rPr>
                <w:rFonts w:ascii="Times New Roman" w:hAnsi="Times New Roman"/>
              </w:rPr>
              <w:t xml:space="preserve"> район, </w:t>
            </w:r>
            <w:r w:rsidR="00C12671">
              <w:rPr>
                <w:rFonts w:ascii="Times New Roman" w:hAnsi="Times New Roman"/>
              </w:rPr>
              <w:t xml:space="preserve">с. </w:t>
            </w:r>
            <w:proofErr w:type="spellStart"/>
            <w:r w:rsidR="00C12671">
              <w:rPr>
                <w:rFonts w:ascii="Times New Roman" w:hAnsi="Times New Roman"/>
              </w:rPr>
              <w:t>Четкарино</w:t>
            </w:r>
            <w:proofErr w:type="spellEnd"/>
            <w:r w:rsidR="00C12671">
              <w:rPr>
                <w:rFonts w:ascii="Times New Roman" w:hAnsi="Times New Roman"/>
              </w:rPr>
              <w:t>, ул. Советская, 32.</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зарегистрирован </w:t>
            </w:r>
            <w:r w:rsidR="007E7304">
              <w:rPr>
                <w:rFonts w:ascii="Times New Roman" w:hAnsi="Times New Roman"/>
                <w:sz w:val="24"/>
                <w:szCs w:val="24"/>
              </w:rPr>
              <w:t>1</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p>
          <w:p w:rsidR="00776683"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1420D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1420DC">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7E7304"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9B9" w:rsidRDefault="00D039B9" w:rsidP="000A5E40">
      <w:pPr>
        <w:spacing w:after="0" w:line="240" w:lineRule="auto"/>
      </w:pPr>
      <w:r>
        <w:separator/>
      </w:r>
    </w:p>
  </w:endnote>
  <w:endnote w:type="continuationSeparator" w:id="0">
    <w:p w:rsidR="00D039B9" w:rsidRDefault="00D039B9"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08666A"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AB2866">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9B9" w:rsidRDefault="00D039B9" w:rsidP="000A5E40">
      <w:pPr>
        <w:spacing w:after="0" w:line="240" w:lineRule="auto"/>
      </w:pPr>
      <w:r>
        <w:separator/>
      </w:r>
    </w:p>
  </w:footnote>
  <w:footnote w:type="continuationSeparator" w:id="0">
    <w:p w:rsidR="00D039B9" w:rsidRDefault="00D039B9"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2882"/>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8666A"/>
    <w:rsid w:val="0009273E"/>
    <w:rsid w:val="000A5E40"/>
    <w:rsid w:val="000B15C1"/>
    <w:rsid w:val="000C58EF"/>
    <w:rsid w:val="000E09F8"/>
    <w:rsid w:val="000E13DC"/>
    <w:rsid w:val="000F006F"/>
    <w:rsid w:val="001015C8"/>
    <w:rsid w:val="00104769"/>
    <w:rsid w:val="00104B6A"/>
    <w:rsid w:val="00107BF0"/>
    <w:rsid w:val="001111E4"/>
    <w:rsid w:val="0011276D"/>
    <w:rsid w:val="001133FB"/>
    <w:rsid w:val="00122011"/>
    <w:rsid w:val="001237BD"/>
    <w:rsid w:val="00124AA8"/>
    <w:rsid w:val="00127BA6"/>
    <w:rsid w:val="001351F1"/>
    <w:rsid w:val="001420DC"/>
    <w:rsid w:val="00153247"/>
    <w:rsid w:val="0015614C"/>
    <w:rsid w:val="0015726A"/>
    <w:rsid w:val="00161E0D"/>
    <w:rsid w:val="00164EE0"/>
    <w:rsid w:val="00167640"/>
    <w:rsid w:val="00174B22"/>
    <w:rsid w:val="00192041"/>
    <w:rsid w:val="001978CD"/>
    <w:rsid w:val="001A4000"/>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D0F"/>
    <w:rsid w:val="004A7D28"/>
    <w:rsid w:val="004B0ED6"/>
    <w:rsid w:val="004B14CC"/>
    <w:rsid w:val="004B1B9E"/>
    <w:rsid w:val="004B556B"/>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190C"/>
    <w:rsid w:val="006B43C0"/>
    <w:rsid w:val="006C2765"/>
    <w:rsid w:val="006C2F58"/>
    <w:rsid w:val="006F20EC"/>
    <w:rsid w:val="006F647E"/>
    <w:rsid w:val="007000D7"/>
    <w:rsid w:val="007036A0"/>
    <w:rsid w:val="00720A5F"/>
    <w:rsid w:val="00721704"/>
    <w:rsid w:val="00723470"/>
    <w:rsid w:val="007267D2"/>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7304"/>
    <w:rsid w:val="00800FF1"/>
    <w:rsid w:val="008057BD"/>
    <w:rsid w:val="00814F37"/>
    <w:rsid w:val="008173E1"/>
    <w:rsid w:val="008248EC"/>
    <w:rsid w:val="00832EAB"/>
    <w:rsid w:val="00833A92"/>
    <w:rsid w:val="00834B86"/>
    <w:rsid w:val="0084448A"/>
    <w:rsid w:val="008542DA"/>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2866"/>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9B9"/>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C6E37"/>
    <w:rsid w:val="00DE63C8"/>
    <w:rsid w:val="00DE70CA"/>
    <w:rsid w:val="00DF01F4"/>
    <w:rsid w:val="00DF5C0D"/>
    <w:rsid w:val="00DF71BC"/>
    <w:rsid w:val="00E00E54"/>
    <w:rsid w:val="00E059B8"/>
    <w:rsid w:val="00E102BD"/>
    <w:rsid w:val="00E10CCA"/>
    <w:rsid w:val="00E14A65"/>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96B57-FB60-4C59-B390-875BCD9E5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1</TotalTime>
  <Pages>1</Pages>
  <Words>343</Words>
  <Characters>1959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2017-06-14T06:29:00Z</cp:lastPrinted>
  <dcterms:created xsi:type="dcterms:W3CDTF">2017-06-14T06:30:00Z</dcterms:created>
  <dcterms:modified xsi:type="dcterms:W3CDTF">2017-06-14T09:47:00Z</dcterms:modified>
</cp:coreProperties>
</file>